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r w:rsidR="00582219">
        <w:rPr>
          <w:rFonts w:eastAsia="Arial"/>
          <w:b/>
          <w:kern w:val="3"/>
          <w:sz w:val="24"/>
          <w:szCs w:val="24"/>
          <w:lang w:eastAsia="zh-CN"/>
        </w:rPr>
        <w:t>Московский, д.</w:t>
      </w:r>
      <w:r w:rsidR="005856BD">
        <w:rPr>
          <w:rFonts w:eastAsia="Arial"/>
          <w:b/>
          <w:kern w:val="3"/>
          <w:sz w:val="24"/>
          <w:szCs w:val="24"/>
          <w:lang w:eastAsia="zh-CN"/>
        </w:rPr>
        <w:t>133</w:t>
      </w:r>
      <w:bookmarkStart w:id="0" w:name="_GoBack"/>
      <w:bookmarkEnd w:id="0"/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5856BD">
        <w:rPr>
          <w:color w:val="000000"/>
          <w:kern w:val="3"/>
          <w:sz w:val="24"/>
          <w:szCs w:val="24"/>
          <w:lang w:eastAsia="zh-CN" w:bidi="hi-IN"/>
        </w:rPr>
        <w:t>ремонт фасада</w:t>
      </w:r>
      <w:r w:rsidR="00D60D6D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5856BD">
        <w:rPr>
          <w:b/>
          <w:color w:val="000000"/>
          <w:kern w:val="3"/>
          <w:sz w:val="24"/>
          <w:szCs w:val="24"/>
          <w:lang w:eastAsia="zh-CN" w:bidi="hi-IN"/>
        </w:rPr>
        <w:t>4 587 000</w:t>
      </w:r>
      <w:r w:rsidR="00D60D6D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D60D6D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5856BD">
        <w:rPr>
          <w:b/>
          <w:bCs/>
          <w:color w:val="000000"/>
          <w:kern w:val="3"/>
          <w:sz w:val="24"/>
          <w:szCs w:val="24"/>
          <w:lang w:eastAsia="zh-CN" w:bidi="hi-IN"/>
        </w:rPr>
        <w:t>140 805</w:t>
      </w:r>
      <w:r w:rsidR="00401E5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5856BD">
        <w:rPr>
          <w:b/>
          <w:bCs/>
          <w:color w:val="000000"/>
          <w:kern w:val="3"/>
          <w:sz w:val="24"/>
          <w:szCs w:val="24"/>
          <w:lang w:eastAsia="zh-CN" w:bidi="hi-IN"/>
        </w:rPr>
        <w:t>93 870</w:t>
      </w:r>
      <w:r w:rsidR="00DC213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A19B9"/>
    <w:rsid w:val="001B117B"/>
    <w:rsid w:val="001B18BA"/>
    <w:rsid w:val="001C1506"/>
    <w:rsid w:val="001C6B2D"/>
    <w:rsid w:val="001D15B5"/>
    <w:rsid w:val="001E3717"/>
    <w:rsid w:val="00204A19"/>
    <w:rsid w:val="00205647"/>
    <w:rsid w:val="00214A24"/>
    <w:rsid w:val="00216CD7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C168D"/>
    <w:rsid w:val="002D3857"/>
    <w:rsid w:val="002D47D5"/>
    <w:rsid w:val="002D706E"/>
    <w:rsid w:val="002E0497"/>
    <w:rsid w:val="002E2BB4"/>
    <w:rsid w:val="002E3A4E"/>
    <w:rsid w:val="00331073"/>
    <w:rsid w:val="0033273B"/>
    <w:rsid w:val="0035114A"/>
    <w:rsid w:val="0035186E"/>
    <w:rsid w:val="00351E91"/>
    <w:rsid w:val="003563D5"/>
    <w:rsid w:val="003644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C63B2"/>
    <w:rsid w:val="003C728F"/>
    <w:rsid w:val="003D3C72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33E75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2219"/>
    <w:rsid w:val="005856BD"/>
    <w:rsid w:val="00596102"/>
    <w:rsid w:val="005A48A5"/>
    <w:rsid w:val="005A61DF"/>
    <w:rsid w:val="005B0A70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5D37"/>
    <w:rsid w:val="006A63C6"/>
    <w:rsid w:val="006A650B"/>
    <w:rsid w:val="006B2FF2"/>
    <w:rsid w:val="006B7E99"/>
    <w:rsid w:val="006C184E"/>
    <w:rsid w:val="006D38DD"/>
    <w:rsid w:val="006D73E0"/>
    <w:rsid w:val="006E1272"/>
    <w:rsid w:val="007017A6"/>
    <w:rsid w:val="007133C5"/>
    <w:rsid w:val="007162F9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614"/>
    <w:rsid w:val="007A386F"/>
    <w:rsid w:val="007A4E3B"/>
    <w:rsid w:val="007B41CD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31650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62D67"/>
    <w:rsid w:val="00976E57"/>
    <w:rsid w:val="00981262"/>
    <w:rsid w:val="00984128"/>
    <w:rsid w:val="0099183D"/>
    <w:rsid w:val="009958E3"/>
    <w:rsid w:val="009A27F0"/>
    <w:rsid w:val="009B0827"/>
    <w:rsid w:val="009C0648"/>
    <w:rsid w:val="009C460F"/>
    <w:rsid w:val="009C6EA5"/>
    <w:rsid w:val="009F3F69"/>
    <w:rsid w:val="009F4638"/>
    <w:rsid w:val="009F7BD4"/>
    <w:rsid w:val="00A007AD"/>
    <w:rsid w:val="00A073A5"/>
    <w:rsid w:val="00A075E1"/>
    <w:rsid w:val="00A07ADF"/>
    <w:rsid w:val="00A129A2"/>
    <w:rsid w:val="00A167EC"/>
    <w:rsid w:val="00A16EF7"/>
    <w:rsid w:val="00A20D9F"/>
    <w:rsid w:val="00A371EB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B10A1"/>
    <w:rsid w:val="00AC05D1"/>
    <w:rsid w:val="00AC65E4"/>
    <w:rsid w:val="00AE5A99"/>
    <w:rsid w:val="00AF09A5"/>
    <w:rsid w:val="00B05C0D"/>
    <w:rsid w:val="00B07FCB"/>
    <w:rsid w:val="00B15A9F"/>
    <w:rsid w:val="00B15F8A"/>
    <w:rsid w:val="00B4025F"/>
    <w:rsid w:val="00B45479"/>
    <w:rsid w:val="00B47231"/>
    <w:rsid w:val="00B53FA4"/>
    <w:rsid w:val="00B561F4"/>
    <w:rsid w:val="00B56B77"/>
    <w:rsid w:val="00B67A30"/>
    <w:rsid w:val="00B714CD"/>
    <w:rsid w:val="00B8049F"/>
    <w:rsid w:val="00B87348"/>
    <w:rsid w:val="00B9180F"/>
    <w:rsid w:val="00BA3B14"/>
    <w:rsid w:val="00BA48C0"/>
    <w:rsid w:val="00BB427B"/>
    <w:rsid w:val="00BB4E2C"/>
    <w:rsid w:val="00BB7B05"/>
    <w:rsid w:val="00BC627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44A8D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CE79D4"/>
    <w:rsid w:val="00D05B7A"/>
    <w:rsid w:val="00D30410"/>
    <w:rsid w:val="00D33A69"/>
    <w:rsid w:val="00D33C58"/>
    <w:rsid w:val="00D43A33"/>
    <w:rsid w:val="00D53331"/>
    <w:rsid w:val="00D60D6D"/>
    <w:rsid w:val="00D7398C"/>
    <w:rsid w:val="00D81172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D72E7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2B11"/>
    <w:rsid w:val="00EB3727"/>
    <w:rsid w:val="00EC6735"/>
    <w:rsid w:val="00EC77A1"/>
    <w:rsid w:val="00ED4EF6"/>
    <w:rsid w:val="00ED5A56"/>
    <w:rsid w:val="00ED60E2"/>
    <w:rsid w:val="00EE500D"/>
    <w:rsid w:val="00EF5DDD"/>
    <w:rsid w:val="00EF76BF"/>
    <w:rsid w:val="00F022DE"/>
    <w:rsid w:val="00F107CE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41ED"/>
    <w:rsid w:val="00F75339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85FE13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EDDFE5-5D65-47B5-8D75-A0BAE839B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299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2545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2024-07-01T10:05:00Z</dcterms:created>
  <dcterms:modified xsi:type="dcterms:W3CDTF">2024-07-01T10:05:00Z</dcterms:modified>
</cp:coreProperties>
</file>